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B71F6" w:rsidTr="004B71F6" w14:paraId="6519657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1F6" w:rsidRDefault="004B71F6" w14:paraId="6342BC48" w14:textId="73972D7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1F6" w:rsidRDefault="004B71F6" w14:paraId="123DF02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B71F6" w:rsidRDefault="004B71F6" w14:paraId="6D329B0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B71F6" w:rsidRDefault="004B71F6" w14:paraId="497312D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B71F6" w:rsidRDefault="004B71F6" w14:paraId="5EA7C40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4B71F6" w:rsidP="004B71F6" w:rsidRDefault="004B71F6" w14:paraId="1A5757C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B71F6" w:rsidP="004B71F6" w:rsidRDefault="004B71F6" w14:paraId="23CF78A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B71F6" w:rsidP="004B71F6" w:rsidRDefault="004B71F6" w14:paraId="6954BF8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St-2570/2019</w:t>
      </w:r>
    </w:p>
    <w:p w:rsidR="004B71F6" w:rsidP="004B71F6" w:rsidRDefault="004B71F6" w14:paraId="7344EA4B" w14:textId="77777777">
      <w:pPr>
        <w:tabs>
          <w:tab w:val="left" w:pos="709"/>
        </w:tabs>
      </w:pPr>
      <w:r>
        <w:t xml:space="preserve"> </w:t>
      </w:r>
    </w:p>
    <w:p w:rsidR="004B71F6" w:rsidP="004B71F6" w:rsidRDefault="004B71F6" w14:paraId="35DD45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B71F6" w:rsidP="004B71F6" w:rsidRDefault="004B71F6" w14:paraId="04B8267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B71F6" w:rsidP="004B71F6" w:rsidRDefault="004B71F6" w14:paraId="27A76883" w14:textId="77777777">
      <w:pPr>
        <w:tabs>
          <w:tab w:val="left" w:pos="709"/>
        </w:tabs>
      </w:pPr>
    </w:p>
    <w:p w:rsidR="004B71F6" w:rsidP="004B71F6" w:rsidRDefault="004B71F6" w14:paraId="5C612A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4B71F6" w:rsidP="004B71F6" w:rsidRDefault="004B71F6" w14:paraId="16AA4F9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B71F6" w:rsidP="004B71F6" w:rsidRDefault="004B71F6" w14:paraId="1EBB608B" w14:textId="77777777">
      <w:pPr>
        <w:tabs>
          <w:tab w:val="left" w:pos="709"/>
        </w:tabs>
      </w:pPr>
    </w:p>
    <w:p w:rsidR="004B71F6" w:rsidP="004B71F6" w:rsidRDefault="004B71F6" w14:paraId="1573796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B71F6" w:rsidP="004B71F6" w:rsidRDefault="004B71F6" w14:paraId="0A064F0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B71F6" w:rsidP="004B71F6" w:rsidRDefault="004B71F6" w14:paraId="2F1164E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B71F6" w:rsidP="004B71F6" w:rsidRDefault="004B71F6" w14:paraId="4958CAB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B71F6" w:rsidP="004B71F6" w:rsidRDefault="004B71F6" w14:paraId="6E6564F5" w14:textId="77777777">
      <w:pPr>
        <w:tabs>
          <w:tab w:val="left" w:pos="709"/>
        </w:tabs>
      </w:pPr>
    </w:p>
    <w:p w:rsidR="004B71F6" w:rsidP="004B71F6" w:rsidRDefault="004B71F6" w14:paraId="42DEF7BA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4B71F6" w:rsidP="004B71F6" w:rsidRDefault="004B71F6" w14:paraId="7ED2639F" w14:textId="77777777">
      <w:pPr>
        <w:tabs>
          <w:tab w:val="left" w:pos="709"/>
        </w:tabs>
        <w:jc w:val="both"/>
      </w:pPr>
    </w:p>
    <w:p w:rsidR="004B71F6" w:rsidP="004B71F6" w:rsidRDefault="004B71F6" w14:paraId="6844CEC9" w14:textId="77777777">
      <w:pPr>
        <w:tabs>
          <w:tab w:val="left" w:pos="709"/>
        </w:tabs>
      </w:pPr>
      <w:r>
        <w:t xml:space="preserve"> </w:t>
      </w:r>
      <w:r>
        <w:tab/>
        <w:t>17. St-2570/2019</w:t>
      </w:r>
    </w:p>
    <w:p w:rsidR="004B71F6" w:rsidP="004B71F6" w:rsidRDefault="004B71F6" w14:paraId="32BDD0CF" w14:textId="77777777">
      <w:pPr>
        <w:tabs>
          <w:tab w:val="left" w:pos="709"/>
        </w:tabs>
      </w:pPr>
    </w:p>
    <w:p w:rsidR="004B71F6" w:rsidP="004B71F6" w:rsidRDefault="004B71F6" w14:paraId="37005C3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B71F6" w:rsidP="004B71F6" w:rsidRDefault="004B71F6" w14:paraId="23DF24C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4B71F6" w:rsidP="004B71F6" w:rsidRDefault="004B71F6" w14:paraId="42924B2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B71F6" w:rsidP="004B71F6" w:rsidRDefault="004B71F6" w14:paraId="015A93E8" w14:textId="77777777">
      <w:pPr>
        <w:tabs>
          <w:tab w:val="left" w:pos="709"/>
        </w:tabs>
        <w:ind w:firstLine="708"/>
        <w:jc w:val="both"/>
      </w:pPr>
    </w:p>
    <w:p w:rsidR="004B71F6" w:rsidP="004B71F6" w:rsidRDefault="004B71F6" w14:paraId="0AE8D23F" w14:textId="77777777">
      <w:pPr>
        <w:tabs>
          <w:tab w:val="left" w:pos="709"/>
        </w:tabs>
        <w:jc w:val="both"/>
      </w:pPr>
      <w:r>
        <w:t xml:space="preserve">protiv </w:t>
      </w:r>
    </w:p>
    <w:p w:rsidR="004B71F6" w:rsidP="004B71F6" w:rsidRDefault="004B71F6" w14:paraId="20D67FC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B71F6" w:rsidP="004B71F6" w:rsidRDefault="004B71F6" w14:paraId="5FEFA4F4" w14:textId="77777777">
      <w:pPr>
        <w:tabs>
          <w:tab w:val="left" w:pos="709"/>
        </w:tabs>
        <w:ind w:left="708"/>
        <w:jc w:val="both"/>
      </w:pPr>
      <w:r>
        <w:tab/>
        <w:t>LITFAS - 94 d.o.o., Zagreb, Kuraltova 15, OIB: 90067386530</w:t>
      </w:r>
    </w:p>
    <w:p w:rsidR="004B71F6" w:rsidP="004B71F6" w:rsidRDefault="004B71F6" w14:paraId="07980FAE" w14:textId="77777777">
      <w:pPr>
        <w:tabs>
          <w:tab w:val="left" w:pos="709"/>
        </w:tabs>
        <w:ind w:left="708"/>
        <w:jc w:val="both"/>
      </w:pPr>
    </w:p>
    <w:p w:rsidR="004B71F6" w:rsidP="004B71F6" w:rsidRDefault="004B71F6" w14:paraId="6F9E38B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4B71F6" w:rsidP="004B71F6" w:rsidRDefault="004B71F6" w14:paraId="23F2884B" w14:textId="77777777">
      <w:pPr>
        <w:tabs>
          <w:tab w:val="left" w:pos="709"/>
        </w:tabs>
        <w:jc w:val="both"/>
      </w:pPr>
    </w:p>
    <w:p w:rsidR="004B71F6" w:rsidP="004B71F6" w:rsidRDefault="004B71F6" w14:paraId="2A63678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B71F6" w:rsidP="004B71F6" w:rsidRDefault="004B71F6" w14:paraId="4288A946" w14:textId="77777777">
      <w:pPr>
        <w:tabs>
          <w:tab w:val="left" w:pos="709"/>
        </w:tabs>
      </w:pPr>
    </w:p>
    <w:p w:rsidR="004B71F6" w:rsidP="004B71F6" w:rsidRDefault="004B71F6" w14:paraId="0FD2B1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B71F6" w:rsidP="004B71F6" w:rsidRDefault="004B71F6" w14:paraId="20EF875D" w14:textId="77777777">
      <w:pPr>
        <w:tabs>
          <w:tab w:val="left" w:pos="709"/>
        </w:tabs>
      </w:pPr>
    </w:p>
    <w:p w:rsidR="004B71F6" w:rsidP="004B71F6" w:rsidRDefault="004B71F6" w14:paraId="2028BFC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B71F6" w:rsidP="004B71F6" w:rsidRDefault="004B71F6" w14:paraId="5652B3C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B71F6" w:rsidP="004B71F6" w:rsidRDefault="004B71F6" w14:paraId="3DC6A0E5" w14:textId="77777777">
      <w:pPr>
        <w:tabs>
          <w:tab w:val="left" w:pos="709"/>
        </w:tabs>
      </w:pPr>
    </w:p>
    <w:p w:rsidR="004B71F6" w:rsidP="004B71F6" w:rsidRDefault="004B71F6" w14:paraId="08174A5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F907FA" w14:textId="0CF907F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1F6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B71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71F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71F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71F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71F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B71F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71F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B71F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7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F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F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F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F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71F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71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1F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830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St-2570/2019</izvorni_sadrzaj>
    <derivirana_varijabla naziv="DomainObject.Predmet.OznakaBroj_1">St-2570/2019</derivirana_varijabla>
  </DomainObject.Predmet.OznakaBroj>
  <DomainObject.Predmet.OznakaBrojOptuznogAkta>
    <izvorni_sadrzaj>04-06-19-4498</izvorni_sadrzaj>
    <derivirana_varijabla naziv="DomainObject.Predmet.OznakaBrojOptuznogAkta_1">04-06-19-4498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LITFAS - 94 d.o.o.</izvorni_sadrzaj>
    <derivirana_varijabla naziv="DomainObject.Predmet.ProtustrankaFormated_1">  LITFAS - 94 d.o.o.</derivirana_varijabla>
  </DomainObject.Predmet.ProtustrankaFormated>
  <DomainObject.Predmet.ProtustrankaFormatedOIB>
    <izvorni_sadrzaj>  LITFAS - 94 d.o.o., OIB 90067386530</izvorni_sadrzaj>
    <derivirana_varijabla naziv="DomainObject.Predmet.ProtustrankaFormatedOIB_1">  LITFAS - 94 d.o.o., OIB 90067386530</derivirana_varijabla>
  </DomainObject.Predmet.ProtustrankaFormatedOIB>
  <DomainObject.Predmet.ProtustrankaFormatedWithAdress>
    <izvorni_sadrzaj> LITFAS - 94 d.o.o., Kuraltova 15, 10000 Zagreb</izvorni_sadrzaj>
    <derivirana_varijabla naziv="DomainObject.Predmet.ProtustrankaFormatedWithAdress_1"> LITFAS - 94 d.o.o., Kuraltova 15, 10000 Zagreb</derivirana_varijabla>
  </DomainObject.Predmet.ProtustrankaFormatedWithAdress>
  <DomainObject.Predmet.ProtustrankaFormatedWithAdressOIB>
    <izvorni_sadrzaj> LITFAS - 94 d.o.o., OIB 90067386530, Kuraltova 15, 10000 Zagreb</izvorni_sadrzaj>
    <derivirana_varijabla naziv="DomainObject.Predmet.ProtustrankaFormatedWithAdressOIB_1"> LITFAS - 94 d.o.o., OIB 90067386530, Kuraltova 15, 10000 Zagreb</derivirana_varijabla>
  </DomainObject.Predmet.ProtustrankaFormatedWithAdressOIB>
  <DomainObject.Predmet.ProtustrankaWithAdress>
    <izvorni_sadrzaj>LITFAS - 94 d.o.o. Kuraltova 15, 10000 Zagreb</izvorni_sadrzaj>
    <derivirana_varijabla naziv="DomainObject.Predmet.ProtustrankaWithAdress_1">LITFAS - 94 d.o.o. Kuraltova 15, 10000 Zagreb</derivirana_varijabla>
  </DomainObject.Predmet.ProtustrankaWithAdress>
  <DomainObject.Predmet.ProtustrankaWithAdressOIB>
    <izvorni_sadrzaj>LITFAS - 94 d.o.o., OIB 90067386530, Kuraltova 15, 10000 Zagreb</izvorni_sadrzaj>
    <derivirana_varijabla naziv="DomainObject.Predmet.ProtustrankaWithAdressOIB_1">LITFAS - 94 d.o.o., OIB 90067386530, Kuraltova 15, 10000 Zagreb</derivirana_varijabla>
  </DomainObject.Predmet.ProtustrankaWithAdressOIB>
  <DomainObject.Predmet.ProtustrankaNazivFormated>
    <izvorni_sadrzaj>LITFAS - 94 d.o.o.</izvorni_sadrzaj>
    <derivirana_varijabla naziv="DomainObject.Predmet.ProtustrankaNazivFormated_1">LITFAS - 94 d.o.o.</derivirana_varijabla>
  </DomainObject.Predmet.ProtustrankaNazivFormated>
  <DomainObject.Predmet.ProtustrankaNazivFormatedOIB>
    <izvorni_sadrzaj>LITFAS - 94 d.o.o., OIB 90067386530</izvorni_sadrzaj>
    <derivirana_varijabla naziv="DomainObject.Predmet.ProtustrankaNazivFormatedOIB_1">LITFAS - 94 d.o.o., OIB 90067386530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LITFAS - 94 d.o.o.</item>
    </izvorni_sadrzaj>
    <derivirana_varijabla naziv="DomainObject.Predmet.ProtuStrankaListFormated_1">
      <item>LITFAS - 94 d.o.o.</item>
    </derivirana_varijabla>
  </DomainObject.Predmet.ProtuStrankaListFormated>
  <DomainObject.Predmet.ProtuStrankaListFormatedOIB>
    <izvorni_sadrzaj>
      <item>LITFAS - 94 d.o.o., OIB 90067386530</item>
    </izvorni_sadrzaj>
    <derivirana_varijabla naziv="DomainObject.Predmet.ProtuStrankaListFormatedOIB_1">
      <item>LITFAS - 94 d.o.o., OIB 90067386530</item>
    </derivirana_varijabla>
  </DomainObject.Predmet.ProtuStrankaListFormatedOIB>
  <DomainObject.Predmet.ProtuStrankaListFormatedWithAdress>
    <izvorni_sadrzaj>
      <item>LITFAS - 94 d.o.o., Kuraltova 15, 10000 Zagreb</item>
    </izvorni_sadrzaj>
    <derivirana_varijabla naziv="DomainObject.Predmet.ProtuStrankaListFormatedWithAdress_1">
      <item>LITFAS - 94 d.o.o., Kuraltova 15, 10000 Zagreb</item>
    </derivirana_varijabla>
  </DomainObject.Predmet.ProtuStrankaListFormatedWithAdress>
  <DomainObject.Predmet.ProtuStrankaListFormatedWithAdressOIB>
    <izvorni_sadrzaj>
      <item>LITFAS - 94 d.o.o., OIB 90067386530, Kuraltova 15, 10000 Zagreb</item>
    </izvorni_sadrzaj>
    <derivirana_varijabla naziv="DomainObject.Predmet.ProtuStrankaListFormatedWithAdressOIB_1">
      <item>LITFAS - 94 d.o.o., OIB 90067386530, Kuraltova 15, 10000 Zagreb</item>
    </derivirana_varijabla>
  </DomainObject.Predmet.ProtuStrankaListFormatedWithAdressOIB>
  <DomainObject.Predmet.ProtuStrankaListNazivFormated>
    <izvorni_sadrzaj>
      <item>LITFAS - 94 d.o.o.</item>
    </izvorni_sadrzaj>
    <derivirana_varijabla naziv="DomainObject.Predmet.ProtuStrankaListNazivFormated_1">
      <item>LITFAS - 94 d.o.o.</item>
    </derivirana_varijabla>
  </DomainObject.Predmet.ProtuStrankaListNazivFormated>
  <DomainObject.Predmet.ProtuStrankaListNazivFormatedOIB>
    <izvorni_sadrzaj>
      <item>LITFAS - 94 d.o.o., OIB 90067386530</item>
    </izvorni_sadrzaj>
    <derivirana_varijabla naziv="DomainObject.Predmet.ProtuStrankaListNazivFormatedOIB_1">
      <item>LITFAS - 94 d.o.o., OIB 90067386530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LITFAS - 94 d.o.o.</izvorni_sadrzaj>
    <derivirana_varijabla naziv="DomainObject.Predmet.ProtustrankaIDrugi_1">LITFAS - 94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LITFAS - 94 d.o.o., OIB 90067386530, Kuraltova 15, 10000 Zagreb</izvorni_sadrzaj>
    <derivirana_varijabla naziv="DomainObject.Predmet.ProtustrankaIDrugiAdressOIB_1">LITFAS - 94 d.o.o., OIB 90067386530, Kuraltova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LITFAS - 94 d.o.o.</item>
      <item>Financijska agencija</item>
    </izvorni_sadrzaj>
    <derivirana_varijabla naziv="DomainObject.Predmet.SudioniciListNaziv_1">
      <item>LITFAS - 94 d.o.o.</item>
      <item>Financijska agencija</item>
    </derivirana_varijabla>
  </DomainObject.Predmet.SudioniciListNaziv>
  <DomainObject.Predmet.SudioniciListAdressOIB>
    <izvorni_sadrzaj>
      <item>LITFAS - 94 d.o.o., OIB 90067386530, Kuraltova 15,10000 Zagreb</item>
      <item>Financijska agencija, OIB 85821130368, TRG SVIBANJSKIH ŽRTAVA 1995. 1,10000 Zagreb</item>
    </izvorni_sadrzaj>
    <derivirana_varijabla naziv="DomainObject.Predmet.SudioniciListAdressOIB_1">
      <item>LITFAS - 94 d.o.o., OIB 90067386530, Kuraltova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90067386530</item>
      <item>, OIB 85821130368</item>
    </izvorni_sadrzaj>
    <derivirana_varijabla naziv="DomainObject.Predmet.SudioniciListNazivOIB_1">
      <item>, OIB 90067386530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